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1A64FC0A" w:rsidR="00964276" w:rsidRPr="00182555" w:rsidRDefault="0076717B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>Setesdal brannvesen</w:t>
      </w:r>
      <w:r w:rsidR="0018255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IKS</w:t>
      </w:r>
    </w:p>
    <w:p w14:paraId="5E906B00" w14:textId="7D933905" w:rsidR="00D7129D" w:rsidRPr="006C1317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DA7A1A" w:rsidRPr="00B665AE">
        <w:rPr>
          <w:rFonts w:asciiTheme="minorHAnsi" w:hAnsiTheme="minorHAnsi"/>
        </w:rPr>
        <w:t xml:space="preserve"> </w:t>
      </w:r>
      <w:r w:rsidR="0076717B">
        <w:rPr>
          <w:rFonts w:asciiTheme="minorHAnsi" w:hAnsiTheme="minorHAnsi"/>
        </w:rPr>
        <w:t xml:space="preserve">Ida Kristin Foss </w:t>
      </w: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="00AA6279" w:rsidRPr="0076717B">
        <w:rPr>
          <w:rFonts w:asciiTheme="minorHAnsi" w:hAnsiTheme="minorHAnsi" w:cs="Arial"/>
        </w:rPr>
        <w:t>[</w:t>
      </w:r>
      <w:r w:rsidR="00A72694" w:rsidRPr="0076717B">
        <w:rPr>
          <w:rFonts w:asciiTheme="minorHAnsi" w:hAnsiTheme="minorHAnsi" w:cs="Arial"/>
          <w:highlight w:val="yellow"/>
        </w:rPr>
        <w:t>Sted</w:t>
      </w:r>
      <w:r w:rsidRPr="0076717B">
        <w:rPr>
          <w:rFonts w:asciiTheme="minorHAnsi" w:hAnsiTheme="minorHAnsi" w:cs="Arial"/>
        </w:rPr>
        <w:t xml:space="preserve">, </w:t>
      </w:r>
      <w:proofErr w:type="spellStart"/>
      <w:proofErr w:type="gramStart"/>
      <w:r w:rsidRPr="0076717B">
        <w:rPr>
          <w:rFonts w:asciiTheme="minorHAnsi" w:hAnsiTheme="minorHAnsi" w:cs="Arial"/>
          <w:highlight w:val="yellow"/>
        </w:rPr>
        <w:t>dd.mm.åååå</w:t>
      </w:r>
      <w:proofErr w:type="spellEnd"/>
      <w:proofErr w:type="gramEnd"/>
      <w:r w:rsidR="00AA6279" w:rsidRPr="0076717B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221B8906" w14:textId="3E86D289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proofErr w:type="spellStart"/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</w:t>
      </w:r>
      <w:proofErr w:type="spellEnd"/>
      <w:r w:rsidRPr="00120C6C">
        <w:rPr>
          <w:rFonts w:asciiTheme="minorHAnsi" w:hAnsiTheme="minorHAnsi" w:cs="Arial"/>
          <w:highlight w:val="yellow"/>
        </w:rPr>
        <w:t>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6CA2A394" w14:textId="2E639CE5" w:rsidR="0076717B" w:rsidRPr="0076717B" w:rsidRDefault="0076717B" w:rsidP="006C1317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366A61E6" w14:textId="47B45205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 xml:space="preserve">Vi leverer med dette tilbud i den kunngjorte konkurransen om Anskaffelse av </w:t>
      </w:r>
      <w:r w:rsidR="00E57F74">
        <w:rPr>
          <w:rFonts w:asciiTheme="minorHAnsi" w:hAnsiTheme="minorHAnsi"/>
        </w:rPr>
        <w:t>f</w:t>
      </w:r>
      <w:r w:rsidR="00F22DF0">
        <w:rPr>
          <w:rFonts w:asciiTheme="minorHAnsi" w:hAnsiTheme="minorHAnsi"/>
        </w:rPr>
        <w:t>r</w:t>
      </w:r>
      <w:r w:rsidR="00E57F74">
        <w:rPr>
          <w:rFonts w:asciiTheme="minorHAnsi" w:hAnsiTheme="minorHAnsi"/>
        </w:rPr>
        <w:t>emskutt enhet/redningsbil</w:t>
      </w:r>
      <w:r w:rsidRPr="0076717B">
        <w:rPr>
          <w:rFonts w:asciiTheme="minorHAnsi" w:hAnsiTheme="minorHAnsi"/>
        </w:rPr>
        <w:t xml:space="preserve">. </w:t>
      </w:r>
    </w:p>
    <w:p w14:paraId="2A3A7538" w14:textId="77777777" w:rsidR="0076717B" w:rsidRPr="0076717B" w:rsidRDefault="0076717B" w:rsidP="0076717B">
      <w:pPr>
        <w:rPr>
          <w:rFonts w:asciiTheme="minorHAnsi" w:hAnsiTheme="minorHAnsi"/>
        </w:rPr>
      </w:pPr>
    </w:p>
    <w:p w14:paraId="1FAFB5D2" w14:textId="77777777" w:rsidR="0076717B" w:rsidRPr="0076717B" w:rsidRDefault="0076717B" w:rsidP="0076717B">
      <w:pPr>
        <w:rPr>
          <w:rFonts w:asciiTheme="minorHAnsi" w:hAnsiTheme="minorHAnsi"/>
          <w:b/>
        </w:rPr>
      </w:pPr>
      <w:r w:rsidRPr="0076717B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76717B" w:rsidRPr="0076717B" w14:paraId="6D72862B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32DEEFEA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2DA6A772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76717B" w:rsidRPr="0076717B" w14:paraId="3DA1D045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5D9223F1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4A79CC5C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organisasjonsnummer]</w:t>
            </w:r>
          </w:p>
        </w:tc>
      </w:tr>
      <w:tr w:rsidR="0076717B" w:rsidRPr="0076717B" w14:paraId="1CA66DF0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03BFC1A9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6E7514A8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76717B" w:rsidRPr="0076717B" w14:paraId="6F80F2BD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37D4623C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Postnummer og -sted</w:t>
            </w:r>
          </w:p>
        </w:tc>
        <w:tc>
          <w:tcPr>
            <w:tcW w:w="6415" w:type="dxa"/>
          </w:tcPr>
          <w:p w14:paraId="69C96DAA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76717B" w:rsidRPr="0076717B" w14:paraId="79161336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40ED30A6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66703109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76717B" w:rsidRPr="0076717B" w14:paraId="13CBDFBA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5EEC02DD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1F36C90E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76717B" w:rsidRPr="0076717B" w14:paraId="5DE809BC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0F529A8C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6EFF9445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9CA5614" w14:textId="77777777" w:rsidR="0076717B" w:rsidRPr="0076717B" w:rsidRDefault="0076717B" w:rsidP="0076717B">
      <w:pPr>
        <w:rPr>
          <w:rStyle w:val="Merknadsreferanse"/>
          <w:rFonts w:ascii="Calibri" w:hAnsi="Calibri" w:cs="Calibri"/>
        </w:rPr>
      </w:pPr>
    </w:p>
    <w:p w14:paraId="5254FC81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  <w:b/>
          <w:bCs/>
        </w:rPr>
        <w:t>Kvalifikasjonskrav:</w:t>
      </w:r>
      <w:r w:rsidRPr="0076717B">
        <w:rPr>
          <w:rFonts w:asciiTheme="minorHAnsi" w:hAnsiTheme="minorHAnsi"/>
        </w:rPr>
        <w:t> </w:t>
      </w:r>
    </w:p>
    <w:p w14:paraId="2167C665" w14:textId="73B9209D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Vi erklærer at alle de kvalifikasjonskravene som er oppstilt i konkurransereglene, er oppfylt:  </w:t>
      </w:r>
    </w:p>
    <w:p w14:paraId="2532C8E4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 </w:t>
      </w:r>
    </w:p>
    <w:p w14:paraId="28518F26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="Segoe UI Symbol" w:hAnsi="Segoe UI Symbol" w:cs="Segoe UI Symbol"/>
        </w:rPr>
        <w:t>☐</w:t>
      </w:r>
      <w:r w:rsidRPr="0076717B">
        <w:rPr>
          <w:rFonts w:asciiTheme="minorHAnsi" w:hAnsiTheme="minorHAnsi"/>
        </w:rPr>
        <w:tab/>
        <w:t>Leverandør oppfyller samtlige av de kvalifikasjonskravene som er oppstilt i konkurransereglene. </w:t>
      </w:r>
    </w:p>
    <w:p w14:paraId="5BED60BF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 </w:t>
      </w:r>
    </w:p>
    <w:p w14:paraId="3CA56537" w14:textId="38EB78B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  <w:b/>
          <w:bCs/>
        </w:rPr>
        <w:t>Eventuelle avvik fra anskaffelsesdokumentene (sett kryss):</w:t>
      </w:r>
      <w:r w:rsidRPr="0076717B">
        <w:rPr>
          <w:rFonts w:asciiTheme="minorHAnsi" w:hAnsiTheme="minorHAnsi"/>
        </w:rPr>
        <w:t> </w:t>
      </w:r>
    </w:p>
    <w:p w14:paraId="3028C30D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​​</w:t>
      </w:r>
      <w:r w:rsidRPr="0076717B">
        <w:rPr>
          <w:rFonts w:ascii="Segoe UI Symbol" w:hAnsi="Segoe UI Symbol" w:cs="Segoe UI Symbol"/>
        </w:rPr>
        <w:t>☐</w:t>
      </w:r>
      <w:r w:rsidRPr="0076717B">
        <w:rPr>
          <w:rFonts w:asciiTheme="minorHAnsi" w:hAnsiTheme="minorHAnsi"/>
        </w:rPr>
        <w:t xml:space="preserve">​ Tilbudet inneholder </w:t>
      </w:r>
      <w:r w:rsidRPr="0076717B">
        <w:rPr>
          <w:rFonts w:asciiTheme="minorHAnsi" w:hAnsiTheme="minorHAnsi"/>
          <w:u w:val="single"/>
        </w:rPr>
        <w:t>ingen</w:t>
      </w:r>
      <w:r w:rsidRPr="0076717B">
        <w:rPr>
          <w:rFonts w:asciiTheme="minorHAnsi" w:hAnsiTheme="minorHAnsi"/>
        </w:rPr>
        <w:t xml:space="preserve"> avvik fra anskaffelsesdokumentene. </w:t>
      </w:r>
    </w:p>
    <w:p w14:paraId="01C29C3E" w14:textId="366F8A73" w:rsid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​​</w:t>
      </w:r>
      <w:r w:rsidRPr="0076717B">
        <w:rPr>
          <w:rFonts w:ascii="Segoe UI Symbol" w:hAnsi="Segoe UI Symbol" w:cs="Segoe UI Symbol"/>
        </w:rPr>
        <w:t>☐</w:t>
      </w:r>
      <w:r w:rsidRPr="0076717B">
        <w:rPr>
          <w:rFonts w:asciiTheme="minorHAnsi" w:hAnsiTheme="minorHAnsi"/>
        </w:rPr>
        <w:t>​ Tilbudet inneholder følgende avvik fra anskaffelsesdokumentene. Hvert enkelt forbehold og/eller avvik er opplistet og redegjort for i Vedlegg 3 – Tilbyders avvik.   </w:t>
      </w:r>
    </w:p>
    <w:p w14:paraId="7996EF34" w14:textId="77777777" w:rsidR="006C1317" w:rsidRPr="00FB29CB" w:rsidRDefault="006C1317" w:rsidP="0076717B">
      <w:pPr>
        <w:rPr>
          <w:rFonts w:asciiTheme="minorHAnsi" w:hAnsiTheme="minorHAnsi"/>
        </w:rPr>
      </w:pPr>
    </w:p>
    <w:p w14:paraId="21F0B40B" w14:textId="77777777" w:rsidR="0076717B" w:rsidRPr="00FB29CB" w:rsidRDefault="0076717B" w:rsidP="0076717B">
      <w:pPr>
        <w:rPr>
          <w:rFonts w:asciiTheme="minorHAnsi" w:hAnsiTheme="minorHAnsi"/>
          <w:b/>
          <w:bCs/>
        </w:rPr>
      </w:pPr>
      <w:r w:rsidRPr="00FB29CB">
        <w:rPr>
          <w:rFonts w:asciiTheme="minorHAnsi" w:hAnsiTheme="minorHAnsi"/>
          <w:b/>
          <w:bCs/>
        </w:rPr>
        <w:t>Opplysninger til bruk ved en eventuell kontraktsignering: </w:t>
      </w:r>
    </w:p>
    <w:p w14:paraId="2A37D958" w14:textId="77777777" w:rsidR="0076717B" w:rsidRPr="00FB29C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  <w:b/>
          <w:bCs/>
        </w:rPr>
        <w:t>Informasjon om signeringsfullmektig:</w:t>
      </w:r>
      <w:r w:rsidRPr="00FB29CB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76717B" w:rsidRPr="00FB29CB" w14:paraId="5A080986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B99BE84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E949D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76717B" w:rsidRPr="00FB29CB" w14:paraId="25F699F8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1624641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DE6A8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76717B" w:rsidRPr="00FB29CB" w14:paraId="5F9727F6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07D8365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66FAD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76717B" w:rsidRPr="00FB29CB" w14:paraId="7FC468E1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4E4E979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DB062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2CF8724E" w14:textId="77777777" w:rsidR="0076717B" w:rsidRPr="00FB29C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</w:rPr>
        <w:t> </w:t>
      </w:r>
    </w:p>
    <w:p w14:paraId="5245E9D6" w14:textId="77777777" w:rsidR="0076717B" w:rsidRPr="00FB29C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  <w:b/>
          <w:bCs/>
        </w:rPr>
        <w:t>Informasjon om kontaktpersonen for daglig drift av avtalen:</w:t>
      </w:r>
      <w:r w:rsidRPr="00FB29CB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76717B" w:rsidRPr="00FB29CB" w14:paraId="2E41EC80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F2885DD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4684C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76717B" w:rsidRPr="00FB29CB" w14:paraId="693DDB53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21AA984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5FD93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76717B" w:rsidRPr="00FB29CB" w14:paraId="33740D0B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513E0B7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06C9F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76717B" w:rsidRPr="00FB29CB" w14:paraId="3FDF4B84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6252D73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D4F12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44D5EF52" w14:textId="043B9A18" w:rsidR="0076717B" w:rsidRDefault="0076717B" w:rsidP="0076717B">
      <w:pPr>
        <w:rPr>
          <w:rFonts w:asciiTheme="minorHAnsi" w:hAnsiTheme="minorHAnsi"/>
        </w:rPr>
      </w:pPr>
    </w:p>
    <w:p w14:paraId="5E4B016B" w14:textId="77777777" w:rsidR="0076717B" w:rsidRPr="00120C6C" w:rsidRDefault="0076717B" w:rsidP="0076717B">
      <w:pPr>
        <w:rPr>
          <w:rFonts w:asciiTheme="minorHAnsi" w:hAnsiTheme="minorHAnsi"/>
        </w:rPr>
      </w:pPr>
    </w:p>
    <w:p w14:paraId="7E823D89" w14:textId="77777777" w:rsidR="0076717B" w:rsidRPr="00120C6C" w:rsidRDefault="0076717B" w:rsidP="0076717B">
      <w:pPr>
        <w:rPr>
          <w:rFonts w:asciiTheme="minorHAnsi" w:hAnsiTheme="minorHAnsi"/>
        </w:rPr>
      </w:pPr>
      <w:r w:rsidRPr="1C6EA07E">
        <w:rPr>
          <w:rFonts w:asciiTheme="minorHAnsi" w:hAnsiTheme="minorHAnsi"/>
        </w:rPr>
        <w:t>Det bekreftes at tilbudet vedstås frem til vedståelsesfristens utløp som oppgitt i konkurransegrunnlaget, eventuelt frem til kontraktsignering dersom det skjer før.</w:t>
      </w:r>
    </w:p>
    <w:p w14:paraId="657F9E8A" w14:textId="77777777" w:rsidR="0076717B" w:rsidRPr="00120C6C" w:rsidRDefault="0076717B" w:rsidP="0076717B">
      <w:pPr>
        <w:rPr>
          <w:rFonts w:asciiTheme="minorHAnsi" w:hAnsiTheme="minorHAnsi"/>
        </w:rPr>
      </w:pPr>
    </w:p>
    <w:p w14:paraId="4BAEC1C0" w14:textId="77777777" w:rsidR="006C1317" w:rsidRDefault="006C1317" w:rsidP="0076717B">
      <w:pPr>
        <w:rPr>
          <w:rFonts w:asciiTheme="minorHAnsi" w:hAnsiTheme="minorHAnsi"/>
        </w:rPr>
      </w:pPr>
    </w:p>
    <w:p w14:paraId="17BC90F3" w14:textId="77777777" w:rsidR="006C1317" w:rsidRDefault="006C1317" w:rsidP="0076717B">
      <w:pPr>
        <w:rPr>
          <w:rFonts w:asciiTheme="minorHAnsi" w:hAnsiTheme="minorHAnsi"/>
        </w:rPr>
      </w:pPr>
    </w:p>
    <w:p w14:paraId="13BFC7D8" w14:textId="77777777" w:rsidR="006C1317" w:rsidRDefault="006C1317" w:rsidP="0076717B">
      <w:pPr>
        <w:rPr>
          <w:rFonts w:asciiTheme="minorHAnsi" w:hAnsiTheme="minorHAnsi"/>
        </w:rPr>
      </w:pPr>
    </w:p>
    <w:p w14:paraId="6BF1F204" w14:textId="381188F4" w:rsidR="0076717B" w:rsidRPr="00120C6C" w:rsidRDefault="0076717B" w:rsidP="0076717B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lastRenderedPageBreak/>
        <w:t>Vi ser frem til å høre fra dere.</w:t>
      </w:r>
    </w:p>
    <w:p w14:paraId="3BDE7425" w14:textId="77777777" w:rsidR="0076717B" w:rsidRPr="00120C6C" w:rsidRDefault="0076717B" w:rsidP="0076717B">
      <w:pPr>
        <w:rPr>
          <w:rFonts w:asciiTheme="minorHAnsi" w:hAnsiTheme="minorHAnsi"/>
        </w:rPr>
      </w:pPr>
    </w:p>
    <w:p w14:paraId="601A9079" w14:textId="77777777" w:rsidR="0076717B" w:rsidRPr="00120C6C" w:rsidRDefault="0076717B" w:rsidP="0076717B">
      <w:pPr>
        <w:rPr>
          <w:rFonts w:asciiTheme="minorHAnsi" w:hAnsiTheme="minorHAnsi"/>
        </w:rPr>
      </w:pPr>
    </w:p>
    <w:p w14:paraId="76255469" w14:textId="77777777" w:rsidR="0076717B" w:rsidRDefault="0076717B" w:rsidP="0076717B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112433E9" w14:textId="77777777" w:rsidR="0076717B" w:rsidRDefault="0076717B" w:rsidP="0076717B">
      <w:pPr>
        <w:rPr>
          <w:rFonts w:asciiTheme="minorHAnsi" w:hAnsiTheme="minorHAnsi"/>
        </w:rPr>
      </w:pPr>
    </w:p>
    <w:p w14:paraId="34E83D8C" w14:textId="77777777" w:rsidR="0076717B" w:rsidRDefault="0076717B" w:rsidP="0076717B">
      <w:pPr>
        <w:rPr>
          <w:rFonts w:asciiTheme="minorHAnsi" w:hAnsiTheme="minorHAnsi"/>
        </w:rPr>
      </w:pPr>
    </w:p>
    <w:p w14:paraId="4C8DFDC6" w14:textId="77777777" w:rsidR="0076717B" w:rsidRPr="00120C6C" w:rsidRDefault="0076717B" w:rsidP="0076717B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7E4D6D91" w14:textId="77777777" w:rsidR="0076717B" w:rsidRPr="00120C6C" w:rsidRDefault="0076717B" w:rsidP="0076717B">
      <w:pPr>
        <w:rPr>
          <w:rFonts w:asciiTheme="minorHAnsi" w:hAnsiTheme="minorHAnsi"/>
        </w:rPr>
      </w:pPr>
    </w:p>
    <w:p w14:paraId="7B714F4E" w14:textId="77777777" w:rsidR="0076717B" w:rsidRPr="00120C6C" w:rsidRDefault="0076717B" w:rsidP="0076717B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44FC5873" w14:textId="77777777" w:rsidR="0076717B" w:rsidRDefault="0076717B" w:rsidP="0076717B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FDA0A06" w14:textId="77777777" w:rsidR="0076717B" w:rsidRDefault="0076717B" w:rsidP="0076717B">
      <w:pPr>
        <w:rPr>
          <w:rFonts w:asciiTheme="minorHAnsi" w:hAnsiTheme="minorHAnsi"/>
        </w:rPr>
      </w:pPr>
    </w:p>
    <w:p w14:paraId="0ABF3E48" w14:textId="77777777" w:rsidR="0076717B" w:rsidRPr="00C518FD" w:rsidRDefault="0076717B" w:rsidP="0076717B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188A" w14:textId="77777777" w:rsidR="00FB34E2" w:rsidRDefault="00FB34E2" w:rsidP="00D7129D">
      <w:r>
        <w:separator/>
      </w:r>
    </w:p>
  </w:endnote>
  <w:endnote w:type="continuationSeparator" w:id="0">
    <w:p w14:paraId="084C952B" w14:textId="77777777" w:rsidR="00FB34E2" w:rsidRDefault="00FB34E2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F02AA" w14:textId="77777777" w:rsidR="00FB34E2" w:rsidRDefault="00FB34E2" w:rsidP="00D7129D">
      <w:r>
        <w:separator/>
      </w:r>
    </w:p>
  </w:footnote>
  <w:footnote w:type="continuationSeparator" w:id="0">
    <w:p w14:paraId="1F63DCAC" w14:textId="77777777" w:rsidR="00FB34E2" w:rsidRDefault="00FB34E2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F8F"/>
    <w:rsid w:val="005C6096"/>
    <w:rsid w:val="005C7D97"/>
    <w:rsid w:val="005C7E56"/>
    <w:rsid w:val="005D0C5C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1317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7B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39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687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E717A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1073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57F74"/>
    <w:rsid w:val="00E6012C"/>
    <w:rsid w:val="00E60711"/>
    <w:rsid w:val="00E607D3"/>
    <w:rsid w:val="00E61206"/>
    <w:rsid w:val="00E618D2"/>
    <w:rsid w:val="00E6349B"/>
    <w:rsid w:val="00E64234"/>
    <w:rsid w:val="00E642E3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78F"/>
    <w:rsid w:val="00F07BFC"/>
    <w:rsid w:val="00F1266F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2DF0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34E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317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F22DF0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4</TotalTime>
  <Pages>2</Pages>
  <Words>330</Words>
  <Characters>1749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Ida Kristin Foss</cp:lastModifiedBy>
  <cp:revision>8</cp:revision>
  <dcterms:created xsi:type="dcterms:W3CDTF">2022-04-08T07:10:00Z</dcterms:created>
  <dcterms:modified xsi:type="dcterms:W3CDTF">2026-06-30T07:46:00Z</dcterms:modified>
</cp:coreProperties>
</file>